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9C3AE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CRAVYN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264E970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Whalley, Lancashire. Yeoman.</w:t>
      </w:r>
    </w:p>
    <w:p w14:paraId="345C57DD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</w:p>
    <w:p w14:paraId="55A37B85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</w:p>
    <w:p w14:paraId="7BC68D08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Christopher Parsons, clerk(q.v.), brought a plaint of trespass, taking and</w:t>
      </w:r>
    </w:p>
    <w:p w14:paraId="0B1D6572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assault against him and at least 32 others.</w:t>
      </w:r>
    </w:p>
    <w:p w14:paraId="01C96B82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72E0A55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</w:p>
    <w:p w14:paraId="2C4F29E3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</w:p>
    <w:p w14:paraId="7406AD1F" w14:textId="77777777" w:rsidR="00CD344B" w:rsidRDefault="00CD344B" w:rsidP="00CD34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793DFF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D72A2" w14:textId="77777777" w:rsidR="00CD344B" w:rsidRDefault="00CD344B" w:rsidP="009139A6">
      <w:r>
        <w:separator/>
      </w:r>
    </w:p>
  </w:endnote>
  <w:endnote w:type="continuationSeparator" w:id="0">
    <w:p w14:paraId="0A929510" w14:textId="77777777" w:rsidR="00CD344B" w:rsidRDefault="00CD34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1D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7A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A1B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F203" w14:textId="77777777" w:rsidR="00CD344B" w:rsidRDefault="00CD344B" w:rsidP="009139A6">
      <w:r>
        <w:separator/>
      </w:r>
    </w:p>
  </w:footnote>
  <w:footnote w:type="continuationSeparator" w:id="0">
    <w:p w14:paraId="33262160" w14:textId="77777777" w:rsidR="00CD344B" w:rsidRDefault="00CD34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43C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ED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A3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4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344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68795"/>
  <w15:chartTrackingRefBased/>
  <w15:docId w15:val="{E6BDDD4B-7D2F-4CE6-9A85-6581D51C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34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2022-12-22T14:55:00Z</dcterms:created>
  <dcterms:modified xsi:type="dcterms:W3CDTF">2022-12-22T14:55:00Z</dcterms:modified>
</cp:coreProperties>
</file>